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Pr="00DD4889">
        <w:rPr>
          <w:sz w:val="28"/>
          <w:szCs w:val="28"/>
        </w:rPr>
        <w:t>МВС/КС/</w:t>
      </w:r>
      <w:r w:rsidR="004F535C">
        <w:rPr>
          <w:sz w:val="28"/>
          <w:szCs w:val="28"/>
        </w:rPr>
        <w:t>800</w:t>
      </w:r>
      <w:r w:rsidRPr="00DD4889">
        <w:rPr>
          <w:sz w:val="28"/>
          <w:szCs w:val="28"/>
        </w:rPr>
        <w:t xml:space="preserve"> </w:t>
      </w:r>
    </w:p>
    <w:p w:rsidR="00BE1692" w:rsidRPr="00BC2665" w:rsidRDefault="00BE1692" w:rsidP="00BE1692">
      <w:pPr>
        <w:tabs>
          <w:tab w:val="left" w:pos="142"/>
          <w:tab w:val="center" w:pos="1134"/>
        </w:tabs>
      </w:pPr>
      <w:r w:rsidRPr="00DD4889">
        <w:t>От «</w:t>
      </w:r>
      <w:r w:rsidR="007163EC" w:rsidRPr="00DD4889">
        <w:t>0</w:t>
      </w:r>
      <w:r w:rsidR="004F535C">
        <w:t>9</w:t>
      </w:r>
      <w:r w:rsidRPr="00DD4889">
        <w:t xml:space="preserve">» </w:t>
      </w:r>
      <w:r w:rsidR="004F535C">
        <w:t>июня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w:t>
      </w:r>
      <w:r w:rsidR="00425EC5" w:rsidRPr="00E332A1">
        <w:rPr>
          <w:color w:val="000000"/>
        </w:rPr>
        <w:t>юридических лиц, физических лиц, в том числе индивидуальных предпринимателей</w:t>
      </w:r>
      <w:r w:rsidRPr="00BC2665">
        <w:t xml:space="preserve"> </w:t>
      </w:r>
      <w:r w:rsidRPr="00BC2665">
        <w:rPr>
          <w:spacing w:val="-2"/>
        </w:rPr>
        <w:t xml:space="preserve">принять участие в процедуре Закупки с целью определения наилучшей заявки и заключения договора на </w:t>
      </w:r>
      <w:r w:rsidR="00C62151">
        <w:rPr>
          <w:b/>
          <w:spacing w:val="-2"/>
        </w:rPr>
        <w:t>п</w:t>
      </w:r>
      <w:r w:rsidR="00C62151" w:rsidRPr="00C62151">
        <w:rPr>
          <w:b/>
          <w:spacing w:val="-2"/>
        </w:rPr>
        <w:t xml:space="preserve">роведение работ по созданию геодезической разбивочной основы (вынос осей объекта в натуру) </w:t>
      </w:r>
      <w:bookmarkStart w:id="2" w:name="_GoBack"/>
      <w:bookmarkEnd w:id="2"/>
      <w:r w:rsidR="00C62151" w:rsidRPr="00C62151">
        <w:rPr>
          <w:b/>
          <w:spacing w:val="-2"/>
        </w:rPr>
        <w:t>по титулу: Модернизация ПС 110 кВ №179 «Черкизово»,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sidRPr="00BE1692">
        <w:rPr>
          <w:b/>
          <w:spacing w:val="-2"/>
        </w:rPr>
        <w:t xml:space="preserve"> </w:t>
      </w:r>
      <w:r w:rsidRPr="00BC2665">
        <w:rPr>
          <w:spacing w:val="-2"/>
        </w:rPr>
        <w:t>с лицом её подавшим.</w:t>
      </w:r>
      <w:bookmarkStart w:id="3"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3"/>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lastRenderedPageBreak/>
        <w:t xml:space="preserve">Ограничение участия только субъектом малого и среднего предпринимательства: </w:t>
      </w:r>
      <w:r w:rsidR="00B40E9D" w:rsidRPr="00B40E9D">
        <w:rPr>
          <w:i/>
        </w:rPr>
        <w:t>не</w:t>
      </w:r>
      <w:r w:rsidR="00B40E9D">
        <w:rPr>
          <w:i/>
        </w:rPr>
        <w:t>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DD4889" w:rsidRDefault="00B04090" w:rsidP="00B04090">
      <w:pPr>
        <w:tabs>
          <w:tab w:val="left" w:pos="142"/>
          <w:tab w:val="left" w:pos="851"/>
          <w:tab w:val="center" w:pos="1134"/>
        </w:tabs>
        <w:ind w:firstLine="567"/>
        <w:jc w:val="both"/>
        <w:rPr>
          <w:lang w:val="en-US"/>
        </w:rPr>
      </w:pPr>
      <w:r w:rsidRPr="00537B51">
        <w:rPr>
          <w:lang w:val="en-US"/>
        </w:rPr>
        <w:t>E</w:t>
      </w:r>
      <w:r w:rsidRPr="00DD4889">
        <w:rPr>
          <w:lang w:val="en-US"/>
        </w:rPr>
        <w:t>-</w:t>
      </w:r>
      <w:r w:rsidRPr="00537B51">
        <w:rPr>
          <w:lang w:val="en-US"/>
        </w:rPr>
        <w:t>mail</w:t>
      </w:r>
      <w:r w:rsidRPr="00DD4889">
        <w:rPr>
          <w:lang w:val="en-US"/>
        </w:rPr>
        <w:t xml:space="preserve">: </w:t>
      </w:r>
      <w:r w:rsidRPr="00537B51">
        <w:rPr>
          <w:lang w:val="en-US"/>
        </w:rPr>
        <w:t>mvs</w:t>
      </w:r>
      <w:r w:rsidRPr="00DD4889">
        <w:rPr>
          <w:lang w:val="en-US"/>
        </w:rPr>
        <w:t>@</w:t>
      </w:r>
      <w:r w:rsidRPr="00537B51">
        <w:rPr>
          <w:lang w:val="en-US"/>
        </w:rPr>
        <w:t>rossetimr</w:t>
      </w:r>
      <w:r w:rsidRPr="00DD4889">
        <w:rPr>
          <w:lang w:val="en-US"/>
        </w:rPr>
        <w:t>.</w:t>
      </w:r>
      <w:r w:rsidRPr="00537B51">
        <w:rPr>
          <w:lang w:val="en-US"/>
        </w:rPr>
        <w:t>ru</w:t>
      </w:r>
      <w:r w:rsidRPr="00DD4889">
        <w:rPr>
          <w:lang w:val="en-US"/>
        </w:rPr>
        <w:t xml:space="preserve"> </w:t>
      </w:r>
    </w:p>
    <w:p w:rsidR="00B04090" w:rsidRPr="00DD4889" w:rsidRDefault="00B04090" w:rsidP="00B04090">
      <w:pPr>
        <w:tabs>
          <w:tab w:val="left" w:pos="142"/>
          <w:tab w:val="left" w:pos="851"/>
          <w:tab w:val="center" w:pos="1134"/>
        </w:tabs>
        <w:ind w:firstLine="567"/>
        <w:jc w:val="both"/>
        <w:rPr>
          <w:lang w:val="en-US"/>
        </w:rPr>
      </w:pPr>
      <w:r>
        <w:t>Тел</w:t>
      </w:r>
      <w:r w:rsidRPr="00DD4889">
        <w:rPr>
          <w:lang w:val="en-US"/>
        </w:rPr>
        <w:t>.: (495) 122-18-88</w:t>
      </w:r>
    </w:p>
    <w:p w:rsidR="00B04090" w:rsidRPr="00DD4889"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 xml:space="preserve">на </w:t>
      </w:r>
      <w:r w:rsidR="00C62151">
        <w:rPr>
          <w:i/>
          <w:spacing w:val="-2"/>
        </w:rPr>
        <w:t>п</w:t>
      </w:r>
      <w:r w:rsidR="00C62151" w:rsidRPr="00C62151">
        <w:rPr>
          <w:i/>
          <w:spacing w:val="-2"/>
        </w:rPr>
        <w:t>роведение работ по созданию геодезической разбивочной основы (вынос осей объекта в натуру) по титулу: Модернизация ПС 110 кВ №179 «Черкизово»,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B075C6">
        <w:rPr>
          <w:b/>
          <w:u w:val="single"/>
        </w:rPr>
        <w:t>496 000</w:t>
      </w:r>
      <w:r w:rsidR="00425EC5" w:rsidRPr="00425EC5">
        <w:rPr>
          <w:b/>
          <w:u w:val="single"/>
        </w:rPr>
        <w:t>,</w:t>
      </w:r>
      <w:r w:rsidR="00AD4DE4">
        <w:rPr>
          <w:b/>
          <w:u w:val="single"/>
        </w:rPr>
        <w:t>00</w:t>
      </w:r>
      <w:r w:rsidR="00B04090" w:rsidRPr="00B04090">
        <w:rPr>
          <w:b/>
          <w:u w:val="single"/>
        </w:rPr>
        <w:t xml:space="preserve"> руб. (Четыреста </w:t>
      </w:r>
      <w:r w:rsidR="00B075C6">
        <w:rPr>
          <w:b/>
          <w:u w:val="single"/>
        </w:rPr>
        <w:t>девяносто шесть тысяч рублей</w:t>
      </w:r>
      <w:r w:rsidR="00B04090" w:rsidRPr="00B04090">
        <w:rPr>
          <w:b/>
          <w:u w:val="single"/>
        </w:rPr>
        <w:t xml:space="preserve"> </w:t>
      </w:r>
      <w:r w:rsidR="00AD4DE4">
        <w:rPr>
          <w:b/>
          <w:u w:val="single"/>
        </w:rPr>
        <w:t>00</w:t>
      </w:r>
      <w:r w:rsidR="00B04090" w:rsidRPr="00B04090">
        <w:rPr>
          <w:b/>
          <w:u w:val="single"/>
        </w:rPr>
        <w:t xml:space="preserve"> 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lastRenderedPageBreak/>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B075C6">
        <w:rPr>
          <w:i/>
        </w:rPr>
        <w:t>15</w:t>
      </w:r>
      <w:r w:rsidRPr="007163EC">
        <w:rPr>
          <w:i/>
        </w:rPr>
        <w:t xml:space="preserve">» </w:t>
      </w:r>
      <w:r w:rsidR="00B075C6">
        <w:rPr>
          <w:i/>
        </w:rPr>
        <w:t>июня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B075C6">
        <w:rPr>
          <w:i/>
        </w:rPr>
        <w:t>17</w:t>
      </w:r>
      <w:r w:rsidRPr="007163EC">
        <w:rPr>
          <w:i/>
        </w:rPr>
        <w:t xml:space="preserve">» </w:t>
      </w:r>
      <w:r w:rsidR="00B075C6">
        <w:rPr>
          <w:i/>
        </w:rPr>
        <w:t>июн</w:t>
      </w:r>
      <w:r w:rsidRPr="007163EC">
        <w:rPr>
          <w:i/>
        </w:rPr>
        <w:t>я 202</w:t>
      </w:r>
      <w:r w:rsidR="00B04090" w:rsidRPr="007163EC">
        <w:rPr>
          <w:i/>
        </w:rPr>
        <w:t>6</w:t>
      </w:r>
      <w:r w:rsidRPr="007163EC">
        <w:rPr>
          <w:i/>
        </w:rPr>
        <w:t xml:space="preserve"> года 1</w:t>
      </w:r>
      <w:r w:rsidR="00B075C6">
        <w:rPr>
          <w:i/>
        </w:rPr>
        <w:t>1</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C962EB">
        <w:rPr>
          <w:b/>
          <w:sz w:val="24"/>
        </w:rPr>
        <w:t>1.6 Условия и порядок предоставления национального режима</w:t>
      </w:r>
      <w:bookmarkStart w:id="6" w:name="_Ref30949088"/>
      <w:bookmarkEnd w:id="4"/>
      <w:bookmarkEnd w:id="5"/>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w:t>
      </w:r>
      <w:r w:rsidRPr="00BC2665">
        <w:lastRenderedPageBreak/>
        <w:t>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lastRenderedPageBreak/>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lastRenderedPageBreak/>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425EC5" w:rsidRPr="00425EC5">
        <w:t>Любое юридическое лицо, физическое лицо, в том числе</w:t>
      </w:r>
      <w:r w:rsidR="00425EC5">
        <w:t xml:space="preserve"> индивидуальный предприниматель</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lastRenderedPageBreak/>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w:t>
      </w:r>
      <w:r>
        <w:lastRenderedPageBreak/>
        <w:t xml:space="preserve">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lastRenderedPageBreak/>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986510">
      <w:pPr>
        <w:rPr>
          <w:sz w:val="20"/>
        </w:rPr>
      </w:pPr>
      <w:r w:rsidRPr="00BC2665">
        <w:rPr>
          <w:sz w:val="20"/>
        </w:rPr>
        <w:br w:type="page"/>
      </w:r>
      <w:r w:rsidRPr="00BC2665">
        <w:rPr>
          <w:sz w:val="20"/>
        </w:rPr>
        <w:lastRenderedPageBreak/>
        <w:t xml:space="preserve">                                                                                                           </w:t>
      </w:r>
    </w:p>
    <w:p w:rsidR="00986510" w:rsidRPr="00FB684F" w:rsidRDefault="00986510" w:rsidP="00986510">
      <w:pPr>
        <w:tabs>
          <w:tab w:val="left" w:pos="6564"/>
        </w:tabs>
        <w:jc w:val="right"/>
        <w:rPr>
          <w:snapToGrid w:val="0"/>
        </w:rPr>
      </w:pPr>
      <w:r w:rsidRPr="00897080">
        <w:rPr>
          <w:b/>
          <w:sz w:val="20"/>
        </w:rPr>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603C"/>
    <w:rsid w:val="000262B2"/>
    <w:rsid w:val="00026528"/>
    <w:rsid w:val="00031015"/>
    <w:rsid w:val="000316F3"/>
    <w:rsid w:val="00031736"/>
    <w:rsid w:val="00031AFD"/>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603F"/>
    <w:rsid w:val="0021740A"/>
    <w:rsid w:val="00217A0F"/>
    <w:rsid w:val="00220D07"/>
    <w:rsid w:val="002211D3"/>
    <w:rsid w:val="00221268"/>
    <w:rsid w:val="0022152D"/>
    <w:rsid w:val="00222562"/>
    <w:rsid w:val="00222DED"/>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50"/>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68"/>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35C"/>
    <w:rsid w:val="004F5A00"/>
    <w:rsid w:val="004F655D"/>
    <w:rsid w:val="004F6ACC"/>
    <w:rsid w:val="004F7383"/>
    <w:rsid w:val="004F7631"/>
    <w:rsid w:val="00500668"/>
    <w:rsid w:val="005008C8"/>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8AD"/>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075C6"/>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15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C7EE9"/>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B1268"/>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642341C2-0A7C-4C29-8001-F19AFA64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169</TotalTime>
  <Pages>23</Pages>
  <Words>6784</Words>
  <Characters>49334</Characters>
  <Application>Microsoft Office Word</Application>
  <DocSecurity>0</DocSecurity>
  <Lines>411</Lines>
  <Paragraphs>112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56006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28</cp:revision>
  <cp:lastPrinted>2023-07-11T06:00:00Z</cp:lastPrinted>
  <dcterms:created xsi:type="dcterms:W3CDTF">2026-02-05T13:50:00Z</dcterms:created>
  <dcterms:modified xsi:type="dcterms:W3CDTF">2026-06-15T11:21:00Z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